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9045C" w14:textId="3528ED32" w:rsidR="00535962" w:rsidRPr="00F7167E" w:rsidRDefault="006D7125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614355" wp14:editId="1D44EF2E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54874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9971C5B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C5E1EAC" wp14:editId="028EBD7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6143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9971C5B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C5E1EAC" wp14:editId="028EBD7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611821" wp14:editId="2E91B15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213479954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50882D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11821" id="Text Box 25" o:spid="_x0000_s1027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ICpKM+AAAAALAQAADwAAAAAAAAAAAAAAAAAzBAAAZHJzL2Rvd25yZXYueG1sUEsFBgAAAAAE&#10;AAQA8wAAAEAFAAAAAA==&#10;" filled="f" stroked="f">
                <v:textbox inset="0,0,0,0">
                  <w:txbxContent>
                    <w:p w14:paraId="3E50882D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03E77465" wp14:editId="61690854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03E4F9" wp14:editId="7E206D67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70200375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68563" w14:textId="77777777" w:rsidR="0026335F" w:rsidRPr="0026335F" w:rsidRDefault="00F71C7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E4F9" id="Text Box 12" o:spid="_x0000_s1028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" filled="f" stroked="f">
                <v:textbox>
                  <w:txbxContent>
                    <w:p w14:paraId="21668563" w14:textId="77777777" w:rsidR="0026335F" w:rsidRPr="0026335F" w:rsidRDefault="00F71C7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518F159" w14:textId="20A28B55" w:rsidR="00535962" w:rsidRPr="00535962" w:rsidRDefault="00EC48F8" w:rsidP="0053596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573ECC3" wp14:editId="03533144">
                <wp:simplePos x="0" y="0"/>
                <wp:positionH relativeFrom="column">
                  <wp:posOffset>4695825</wp:posOffset>
                </wp:positionH>
                <wp:positionV relativeFrom="paragraph">
                  <wp:posOffset>45720</wp:posOffset>
                </wp:positionV>
                <wp:extent cx="1956435" cy="701040"/>
                <wp:effectExtent l="0" t="0" r="24765" b="22860"/>
                <wp:wrapNone/>
                <wp:docPr id="51866935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701040"/>
                          <a:chOff x="12866" y="523"/>
                          <a:chExt cx="2544" cy="1104"/>
                        </a:xfrm>
                      </wpg:grpSpPr>
                      <wps:wsp>
                        <wps:cNvPr id="21640231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39560049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26"/>
                            <a:chOff x="9151" y="720"/>
                            <a:chExt cx="2009" cy="767"/>
                          </a:xfrm>
                        </wpg:grpSpPr>
                        <wps:wsp>
                          <wps:cNvPr id="89794845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34"/>
                              <a:ext cx="2009" cy="35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994AE4" w14:textId="664B79B4" w:rsidR="00051C0A" w:rsidRPr="00051C0A" w:rsidRDefault="00EC48F8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>CONADIS-DAF-CM-2026-0008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955010082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460601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3ECC3" id="Group 20" o:spid="_x0000_s1029" style="position:absolute;margin-left:369.75pt;margin-top:3.6pt;width:154.0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">
                <v:rect id="Rectangle 21" o:spid="_x0000_s1030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" filled="f"/>
                <v:group id="Group 22" o:spid="_x0000_s1031" style="position:absolute;left:12940;top:561;width:2413;height:826" coordorigin="9151,720" coordsize="200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">
                  <v:shape id="Text Box 23" o:spid="_x0000_s1032" type="#_x0000_t202" style="position:absolute;left:9151;top:1134;width:2009;height: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" fillcolor="white [3212]" strokecolor="white [3212]" strokeweight="2.25pt">
                    <v:textbox inset=",0">
                      <w:txbxContent>
                        <w:p w14:paraId="32994AE4" w14:textId="664B79B4" w:rsidR="00051C0A" w:rsidRPr="00051C0A" w:rsidRDefault="00EC48F8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>CONADIS-DAF-CM-2026-0008</w:t>
                          </w:r>
                        </w:p>
                      </w:txbxContent>
                    </v:textbox>
                  </v:shape>
                  <v:shape id="Text Box 24" o:spid="_x0000_s1033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" fillcolor="black [3213]" strokecolor="white [3212]" strokeweight="3pt">
                    <v:textbox>
                      <w:txbxContent>
                        <w:p w14:paraId="11460601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D7125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4ED98C" wp14:editId="3E30B99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50250224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4B4B36" w14:textId="77777777" w:rsidR="002E1412" w:rsidRPr="002E1412" w:rsidRDefault="00F71C7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ED98C" id="Text Box 16" o:spid="_x0000_s1034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I72NoTdAAAACQEAAA8AAABkcnMv&#10;ZG93bnJldi54bWxMj8FOwzAMhu9IvENkJC6IJVvHSkvTCZBAu27sAdwmaysap2qytXt7zAluv+VP&#10;vz8X29n14mLH0HnSsFwoEJZqbzpqNBy/Ph6fQYSIZLD3ZDVcbYBteXtTYG78RHt7OcRGcAmFHDW0&#10;MQ65lKFurcOw8IMl3p386DDyODbSjDhxuevlSqmNdNgRX2hxsO+trb8PZ6fhtJsenrKp+ozHdL/e&#10;vGGXVv6q9f3d/PoCIto5/sHwq8/qULJT5c9kgug1rNRyzSiHLAHBQKpUBqLikCQgy0L+/6D8AQ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I72NoTdAAAACQEAAA8AAAAAAAAAAAAAAAAA&#10;UgQAAGRycy9kb3ducmV2LnhtbFBLBQYAAAAABAAEAPMAAABcBQAAAAA=&#10;" stroked="f">
                <v:textbox>
                  <w:txbxContent>
                    <w:p w14:paraId="144B4B36" w14:textId="77777777" w:rsidR="002E1412" w:rsidRPr="002E1412" w:rsidRDefault="00F71C7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EFB874" w14:textId="399B94A7" w:rsidR="00535962" w:rsidRDefault="00535962" w:rsidP="00535962"/>
    <w:p w14:paraId="5F83FACD" w14:textId="3800F61A" w:rsidR="006506D0" w:rsidRDefault="006D7125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FC8822" wp14:editId="0300B1BA">
                <wp:simplePos x="0" y="0"/>
                <wp:positionH relativeFrom="column">
                  <wp:posOffset>1109980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0" r="1905" b="0"/>
                <wp:wrapNone/>
                <wp:docPr id="37154098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7689CF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C8822" id="Text Box 18" o:spid="_x0000_s1035" type="#_x0000_t202" style="position:absolute;left:0;text-align:left;margin-left:87.4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" stroked="f">
                <v:textbox>
                  <w:txbxContent>
                    <w:p w14:paraId="027689CF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539814F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A2290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B15735F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0F7EFA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2B0F7D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A1FB7DD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1DDD4FD6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E4C813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805BE7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3F69EBB9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84ED06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5F0B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06FBD9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9CA584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2A860C6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0955762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C46211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96F7A8B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4BCF99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00C0008F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60E2143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5C2F3B0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AF8832A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4ACC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2A05AC0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6A4E268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_________________________________________________________________________</w:t>
      </w:r>
    </w:p>
    <w:p w14:paraId="6E8E7829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AA4A890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9E39D44" w14:textId="5615799B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9. Idiomas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3C15045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D54076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BAD8C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7BE89C2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BB6859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219EF2A1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69CECB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3D5747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85F457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9F85D50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2820AEA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F765AF3" w14:textId="77777777" w:rsidTr="00044FA8">
        <w:trPr>
          <w:trHeight w:val="4637"/>
        </w:trPr>
        <w:tc>
          <w:tcPr>
            <w:tcW w:w="3269" w:type="dxa"/>
          </w:tcPr>
          <w:p w14:paraId="08D9791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1A0820B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4DB8B0F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57286FB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05B11E6F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76E9343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B85A63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14612F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7851CA1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74C1ED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4EC33DD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3329736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83CCC4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6A8BDFD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17F4FC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191E16E7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32616DF7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5EC47299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16D379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45F9834D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102F01B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12370E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A53FC" w14:textId="77777777" w:rsidR="00F71C74" w:rsidRDefault="00F71C74" w:rsidP="001007E7">
      <w:pPr>
        <w:spacing w:after="0" w:line="240" w:lineRule="auto"/>
      </w:pPr>
      <w:r>
        <w:separator/>
      </w:r>
    </w:p>
  </w:endnote>
  <w:endnote w:type="continuationSeparator" w:id="0">
    <w:p w14:paraId="242233A3" w14:textId="77777777" w:rsidR="00F71C74" w:rsidRDefault="00F71C7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D7B09" w14:textId="618CDDF3" w:rsidR="001007E7" w:rsidRDefault="006D7125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D4AC18" wp14:editId="0D647298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72443815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29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D4AC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75429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2DAE2B7" wp14:editId="52388A0E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15136D" wp14:editId="01C70530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9185859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DA9A4D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45E2A6E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15136D" id="Text Box 3" o:spid="_x0000_s1038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13DA9A4D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45E2A6E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7106037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EBF44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AABD24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CAED04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77F4A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080A5" w14:textId="77777777" w:rsidR="00F71C74" w:rsidRDefault="00F71C74" w:rsidP="001007E7">
      <w:pPr>
        <w:spacing w:after="0" w:line="240" w:lineRule="auto"/>
      </w:pPr>
      <w:r>
        <w:separator/>
      </w:r>
    </w:p>
  </w:footnote>
  <w:footnote w:type="continuationSeparator" w:id="0">
    <w:p w14:paraId="53854DD6" w14:textId="77777777" w:rsidR="00F71C74" w:rsidRDefault="00F71C7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F98F" w14:textId="420D4A41" w:rsidR="00051C0A" w:rsidRDefault="006D7125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CD83777" wp14:editId="3F15CAAE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31142880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B8841D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8377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1BB8841D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52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53858"/>
    <w:rsid w:val="000B0DCD"/>
    <w:rsid w:val="000C73D4"/>
    <w:rsid w:val="00100079"/>
    <w:rsid w:val="001007E7"/>
    <w:rsid w:val="001020C0"/>
    <w:rsid w:val="0012370E"/>
    <w:rsid w:val="00157600"/>
    <w:rsid w:val="00170EC5"/>
    <w:rsid w:val="00181E8D"/>
    <w:rsid w:val="00194FF2"/>
    <w:rsid w:val="001A3F92"/>
    <w:rsid w:val="001B07DA"/>
    <w:rsid w:val="001F73A7"/>
    <w:rsid w:val="002009A7"/>
    <w:rsid w:val="0024059E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12359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D7125"/>
    <w:rsid w:val="006F11FD"/>
    <w:rsid w:val="006F567F"/>
    <w:rsid w:val="00725091"/>
    <w:rsid w:val="00780880"/>
    <w:rsid w:val="007B0E1F"/>
    <w:rsid w:val="007B6F6F"/>
    <w:rsid w:val="007C2731"/>
    <w:rsid w:val="00806C9D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57D28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C48F8"/>
    <w:rsid w:val="00EE1E7B"/>
    <w:rsid w:val="00F225BF"/>
    <w:rsid w:val="00F53753"/>
    <w:rsid w:val="00F7167E"/>
    <w:rsid w:val="00F71C74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A1DB29B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3</Pages>
  <Words>353</Words>
  <Characters>3084</Characters>
  <Application>Microsoft Office Word</Application>
  <DocSecurity>0</DocSecurity>
  <Lines>85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Belgica Samila Fernández De Los Santos</cp:lastModifiedBy>
  <cp:revision>5</cp:revision>
  <cp:lastPrinted>2026-05-19T19:30:00Z</cp:lastPrinted>
  <dcterms:created xsi:type="dcterms:W3CDTF">2026-05-19T19:33:00Z</dcterms:created>
  <dcterms:modified xsi:type="dcterms:W3CDTF">2026-05-21T21:37:00Z</dcterms:modified>
</cp:coreProperties>
</file>